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B304C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B304C4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B304C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B304C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B304C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B304C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B304C4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B304C4" w:rsidRPr="00B304C4">
          <w:rPr>
            <w:b w:val="0"/>
          </w:rPr>
          <w:t xml:space="preserve"> 07143/036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B304C4" w:rsidP="00232C8F">
            <w:r>
              <w:t>Фельдшер-лаборант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B304C4" w:rsidP="00232C8F">
            <w:r>
              <w:t>27330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B304C4" w:rsidRPr="00B304C4">
          <w:rPr>
            <w:rStyle w:val="aa"/>
          </w:rPr>
          <w:t xml:space="preserve"> Поликлиника - Клинико-диагностическая лаборатория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B304C4" w:rsidRPr="00B304C4">
          <w:rPr>
            <w:rStyle w:val="aa"/>
          </w:rPr>
          <w:t>4;  07143/036, 07143/036-1А (07143/036), 07143/036-2А (07143/036), 07143/036-3А (07143/036)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B304C4" w:rsidRPr="00B304C4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B304C4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B304C4" w:rsidP="00C31869">
            <w:pPr>
              <w:jc w:val="center"/>
            </w:pPr>
            <w:r>
              <w:t>4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B304C4" w:rsidP="00C31869">
            <w:pPr>
              <w:jc w:val="center"/>
            </w:pPr>
            <w:r>
              <w:t>4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B304C4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B304C4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B304C4" w:rsidP="00C31869">
            <w:pPr>
              <w:jc w:val="center"/>
            </w:pPr>
            <w:r>
              <w:t>003-300-159 61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B304C4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B304C4" w:rsidRDefault="00B304C4" w:rsidP="00C31869">
            <w:pPr>
              <w:jc w:val="center"/>
            </w:pPr>
            <w:r>
              <w:t>020-795-078 44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04C4" w:rsidRPr="003947ED" w:rsidRDefault="00B304C4" w:rsidP="00AD14A4">
            <w:pPr>
              <w:rPr>
                <w:rStyle w:val="a7"/>
              </w:rPr>
            </w:pPr>
          </w:p>
        </w:tc>
      </w:tr>
      <w:tr w:rsidR="00B304C4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B304C4" w:rsidRDefault="00B304C4" w:rsidP="00C31869">
            <w:pPr>
              <w:jc w:val="center"/>
            </w:pPr>
            <w:r>
              <w:t>046-675-120 71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04C4" w:rsidRPr="003947ED" w:rsidRDefault="00B304C4" w:rsidP="00AD14A4">
            <w:pPr>
              <w:rPr>
                <w:rStyle w:val="a7"/>
              </w:rPr>
            </w:pPr>
          </w:p>
        </w:tc>
      </w:tr>
      <w:tr w:rsidR="00B304C4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B304C4" w:rsidRDefault="00B304C4" w:rsidP="00C31869">
            <w:pPr>
              <w:jc w:val="center"/>
            </w:pPr>
            <w:r>
              <w:t>003-301-856 83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304C4" w:rsidRPr="003947ED" w:rsidRDefault="00B304C4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B304C4" w:rsidRPr="00B304C4">
          <w:rPr>
            <w:rStyle w:val="aa"/>
          </w:rPr>
          <w:t xml:space="preserve"> ПЭВМ, Микроскоп, аппарат Минигем 540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B304C4" w:rsidRPr="00B304C4">
          <w:rPr>
            <w:rStyle w:val="aa"/>
          </w:rPr>
          <w:t xml:space="preserve">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04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04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04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04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04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04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04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04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B304C4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04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04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04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04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B304C4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04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B304C4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B304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B304C4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B304C4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04C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04C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04C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04C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04C4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04C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B304C4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2.4., п. 4.1.;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460C70" w:rsidRPr="00460C70">
          <w:rPr>
            <w:i/>
            <w:u w:val="single"/>
          </w:rPr>
          <w:t>1. Рекомендации по улучшению и оздоровлению условий труда:</w:t>
        </w:r>
        <w:r w:rsidR="00460C70" w:rsidRPr="00460C70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460C70" w:rsidRPr="00460C70">
          <w:rPr>
            <w:i/>
            <w:u w:val="single"/>
          </w:rPr>
          <w:tab/>
          <w:t>   </w:t>
        </w:r>
        <w:r w:rsidR="00460C70" w:rsidRPr="00460C70">
          <w:rPr>
            <w:i/>
            <w:u w:val="single"/>
          </w:rPr>
          <w:br/>
          <w:t xml:space="preserve"> 1.2. Организовать рациональные режимы труда  и отдыха (Снижение тяжести трудового процесса);</w:t>
        </w:r>
        <w:r w:rsidR="00460C70" w:rsidRPr="00460C70">
          <w:rPr>
            <w:i/>
            <w:u w:val="single"/>
          </w:rPr>
          <w:tab/>
          <w:t>   </w:t>
        </w:r>
        <w:r w:rsidR="00460C70" w:rsidRPr="00460C70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460C70" w:rsidRPr="00460C70">
          <w:rPr>
            <w:i/>
            <w:u w:val="single"/>
          </w:rPr>
          <w:tab/>
          <w:t>   </w:t>
        </w:r>
        <w:r w:rsidR="00460C70" w:rsidRPr="00460C70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460C70" w:rsidRPr="00460C70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460C70" w:rsidRPr="00460C70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304C4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304C4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B304C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304C4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304C4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B304C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B304C4" w:rsidRPr="00B304C4" w:rsidTr="00B304C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</w:tr>
      <w:tr w:rsidR="00B304C4" w:rsidRPr="00B304C4" w:rsidTr="00B304C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(дата)</w:t>
            </w:r>
          </w:p>
        </w:tc>
      </w:tr>
      <w:tr w:rsidR="00B304C4" w:rsidRPr="00B304C4" w:rsidTr="00B304C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  <w:r>
              <w:t xml:space="preserve">Председатель первичной </w:t>
            </w:r>
            <w:r>
              <w:lastRenderedPageBreak/>
              <w:t>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</w:tr>
      <w:tr w:rsidR="00B304C4" w:rsidRPr="00B304C4" w:rsidTr="00B304C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lastRenderedPageBreak/>
              <w:t>(должность)</w:t>
            </w:r>
          </w:p>
        </w:tc>
        <w:tc>
          <w:tcPr>
            <w:tcW w:w="283" w:type="dxa"/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(дата)</w:t>
            </w:r>
          </w:p>
        </w:tc>
      </w:tr>
      <w:tr w:rsidR="00B304C4" w:rsidRPr="00B304C4" w:rsidTr="00B304C4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</w:tr>
      <w:tr w:rsidR="00B304C4" w:rsidRPr="00B304C4" w:rsidTr="00B304C4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4616A" w:rsidTr="00E4616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460C70" w:rsidP="003C5C39">
            <w:pPr>
              <w:pStyle w:val="a8"/>
            </w:pPr>
            <w:r>
              <w:t>18.10.2016</w:t>
            </w:r>
          </w:p>
        </w:tc>
      </w:tr>
      <w:tr w:rsidR="00EF07A3" w:rsidRPr="00E4616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3C5C39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4616A" w:rsidRDefault="00E4616A" w:rsidP="00EF07A3">
            <w:pPr>
              <w:pStyle w:val="a8"/>
              <w:rPr>
                <w:vertAlign w:val="superscript"/>
              </w:rPr>
            </w:pPr>
            <w:r w:rsidRPr="00E4616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B304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B304C4" w:rsidP="004E51DC">
            <w:pPr>
              <w:pStyle w:val="a8"/>
            </w:pPr>
            <w:r>
              <w:t>Артюшкина Елена Николаевна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B304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B304C4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B304C4" w:rsidRPr="00B304C4" w:rsidTr="00B304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EF07A3">
            <w:pPr>
              <w:pStyle w:val="a8"/>
            </w:pPr>
            <w:r>
              <w:t>Атясова Елена Никитична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</w:tr>
      <w:tr w:rsidR="00B304C4" w:rsidRPr="00B304C4" w:rsidTr="00B304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304C4" w:rsidRPr="00B304C4" w:rsidRDefault="00B304C4" w:rsidP="00EF07A3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(дата)</w:t>
            </w:r>
          </w:p>
        </w:tc>
      </w:tr>
      <w:tr w:rsidR="00B304C4" w:rsidRPr="00B304C4" w:rsidTr="00B304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EF07A3">
            <w:pPr>
              <w:pStyle w:val="a8"/>
            </w:pPr>
            <w:r>
              <w:t>Лукошкина Елена Владимировна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</w:tr>
      <w:tr w:rsidR="00B304C4" w:rsidRPr="00B304C4" w:rsidTr="00B304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304C4" w:rsidRPr="00B304C4" w:rsidRDefault="00B304C4" w:rsidP="00EF07A3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(дата)</w:t>
            </w:r>
          </w:p>
        </w:tc>
      </w:tr>
      <w:tr w:rsidR="00B304C4" w:rsidRPr="00B304C4" w:rsidTr="00B304C4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EF07A3">
            <w:pPr>
              <w:pStyle w:val="a8"/>
            </w:pPr>
            <w:r>
              <w:t>Шмелева Светлана Валерьевна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304C4" w:rsidRPr="00B304C4" w:rsidRDefault="00B304C4" w:rsidP="004E51DC">
            <w:pPr>
              <w:pStyle w:val="a8"/>
            </w:pPr>
          </w:p>
        </w:tc>
      </w:tr>
      <w:tr w:rsidR="00B304C4" w:rsidRPr="00B304C4" w:rsidTr="00B304C4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B304C4" w:rsidRPr="00B304C4" w:rsidRDefault="00B304C4" w:rsidP="00EF07A3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B304C4" w:rsidRPr="00B304C4" w:rsidRDefault="00B304C4" w:rsidP="004E51DC">
            <w:pPr>
              <w:pStyle w:val="a8"/>
              <w:rPr>
                <w:vertAlign w:val="superscript"/>
              </w:rPr>
            </w:pPr>
            <w:r w:rsidRPr="00B304C4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6A" w:rsidRDefault="00E4616A" w:rsidP="0076042D">
      <w:pPr>
        <w:pStyle w:val="a9"/>
      </w:pPr>
      <w:r>
        <w:separator/>
      </w:r>
    </w:p>
  </w:endnote>
  <w:endnote w:type="continuationSeparator" w:id="0">
    <w:p w:rsidR="00E4616A" w:rsidRDefault="00E4616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B304C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07143/036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096C46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096C46" w:rsidRPr="00C31869">
            <w:rPr>
              <w:rStyle w:val="ad"/>
              <w:sz w:val="20"/>
              <w:szCs w:val="20"/>
            </w:rPr>
            <w:fldChar w:fldCharType="separate"/>
          </w:r>
          <w:r w:rsidR="00B304C4">
            <w:rPr>
              <w:rStyle w:val="ad"/>
              <w:noProof/>
              <w:sz w:val="20"/>
              <w:szCs w:val="20"/>
            </w:rPr>
            <w:t>1</w:t>
          </w:r>
          <w:r w:rsidR="00096C46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B304C4" w:rsidRPr="00B304C4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6A" w:rsidRDefault="00E4616A" w:rsidP="0076042D">
      <w:pPr>
        <w:pStyle w:val="a9"/>
      </w:pPr>
      <w:r>
        <w:separator/>
      </w:r>
    </w:p>
  </w:footnote>
  <w:footnote w:type="continuationSeparator" w:id="0">
    <w:p w:rsidR="00E4616A" w:rsidRDefault="00E4616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nal_rms" w:val="4;  07143/036, 07143/036-1А (07143/036), 07143/036-2А (07143/036), 07143/036-3А (07143/036)"/>
    <w:docVar w:name="att_date" w:val="    "/>
    <w:docVar w:name="att_num" w:val="    "/>
    <w:docVar w:name="att_org" w:val="    "/>
    <w:docVar w:name="att_zakl" w:val="- заключение;"/>
    <w:docVar w:name="ceh_info" w:val=" Поликлиника - Клинико-диагностическая лаборатория"/>
    <w:docVar w:name="class" w:val=" не определен 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36 "/>
    <w:docVar w:name="oborud" w:val=" ПЭВМ, Микроскоп, аппарат Минигем 540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1D4C259C30124C5EA0B7303EDB442F8C"/>
    <w:docVar w:name="rm_id" w:val="231"/>
    <w:docVar w:name="rm_name" w:val="                                          "/>
    <w:docVar w:name="rm_number" w:val=" 07143/036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C447A1"/>
    <w:rsid w:val="000024F1"/>
    <w:rsid w:val="00025683"/>
    <w:rsid w:val="00046815"/>
    <w:rsid w:val="0005566C"/>
    <w:rsid w:val="000860ED"/>
    <w:rsid w:val="000905BE"/>
    <w:rsid w:val="00096C46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947ED"/>
    <w:rsid w:val="003C24DB"/>
    <w:rsid w:val="003C5C39"/>
    <w:rsid w:val="0040104A"/>
    <w:rsid w:val="00402CAC"/>
    <w:rsid w:val="00444410"/>
    <w:rsid w:val="00460C7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304C4"/>
    <w:rsid w:val="00BA5029"/>
    <w:rsid w:val="00BC2F3C"/>
    <w:rsid w:val="00C02721"/>
    <w:rsid w:val="00C03F4A"/>
    <w:rsid w:val="00C31869"/>
    <w:rsid w:val="00C447A1"/>
    <w:rsid w:val="00CE3307"/>
    <w:rsid w:val="00D76DF8"/>
    <w:rsid w:val="00DB1272"/>
    <w:rsid w:val="00DB5302"/>
    <w:rsid w:val="00DD6B1F"/>
    <w:rsid w:val="00E124F4"/>
    <w:rsid w:val="00E36337"/>
    <w:rsid w:val="00E43EDA"/>
    <w:rsid w:val="00E4616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2016-10-17T13:43:00Z</dcterms:created>
  <dcterms:modified xsi:type="dcterms:W3CDTF">2016-10-18T09:22:00Z</dcterms:modified>
</cp:coreProperties>
</file>